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5B8E" w14:textId="640784E7" w:rsidR="00BA00AB" w:rsidRDefault="00D24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1405-1475)</w:t>
      </w:r>
    </w:p>
    <w:p w14:paraId="1C582187" w14:textId="77777777" w:rsidR="00D24AFD" w:rsidRDefault="00D24AFD" w:rsidP="009139A6">
      <w:pPr>
        <w:pStyle w:val="NoSpacing"/>
        <w:rPr>
          <w:rFonts w:cs="Times New Roman"/>
          <w:szCs w:val="24"/>
        </w:rPr>
      </w:pPr>
    </w:p>
    <w:p w14:paraId="4A505B1C" w14:textId="77777777" w:rsidR="00D24AFD" w:rsidRDefault="00D24AFD" w:rsidP="009139A6">
      <w:pPr>
        <w:pStyle w:val="NoSpacing"/>
        <w:rPr>
          <w:rFonts w:cs="Times New Roman"/>
          <w:szCs w:val="24"/>
        </w:rPr>
      </w:pPr>
    </w:p>
    <w:p w14:paraId="07F42349" w14:textId="07650EA7" w:rsidR="00D24AFD" w:rsidRDefault="00D24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Hervey(q.v.).</w:t>
      </w:r>
    </w:p>
    <w:p w14:paraId="6F611278" w14:textId="3A39AEE8" w:rsidR="00D24AFD" w:rsidRDefault="00D24AFD" w:rsidP="00D24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292496DF" w14:textId="74F6E587" w:rsidR="00D24AFD" w:rsidRDefault="00D24AFD" w:rsidP="00D24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Joan </w:t>
      </w:r>
      <w:proofErr w:type="spellStart"/>
      <w:r>
        <w:rPr>
          <w:rFonts w:cs="Times New Roman"/>
          <w:szCs w:val="24"/>
        </w:rPr>
        <w:t>Niernuyt</w:t>
      </w:r>
      <w:proofErr w:type="spellEnd"/>
      <w:r>
        <w:rPr>
          <w:rFonts w:cs="Times New Roman"/>
          <w:szCs w:val="24"/>
        </w:rPr>
        <w:t>.   (ibid.)</w:t>
      </w:r>
    </w:p>
    <w:p w14:paraId="59B66296" w14:textId="27114C77" w:rsidR="00D24AFD" w:rsidRDefault="00D24AFD" w:rsidP="00D24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Thomas(q.v.) and Elizabeth(q.v.).   (ibid.)</w:t>
      </w:r>
    </w:p>
    <w:p w14:paraId="25C666E8" w14:textId="77777777" w:rsidR="00D24AFD" w:rsidRDefault="00D24AFD" w:rsidP="00D24AFD">
      <w:pPr>
        <w:pStyle w:val="NoSpacing"/>
        <w:rPr>
          <w:rFonts w:cs="Times New Roman"/>
          <w:szCs w:val="24"/>
        </w:rPr>
      </w:pPr>
    </w:p>
    <w:p w14:paraId="46CF4AFD" w14:textId="77777777" w:rsidR="00D24AFD" w:rsidRDefault="00D24AFD" w:rsidP="00D24AFD">
      <w:pPr>
        <w:pStyle w:val="NoSpacing"/>
        <w:rPr>
          <w:rFonts w:cs="Times New Roman"/>
          <w:szCs w:val="24"/>
        </w:rPr>
      </w:pPr>
    </w:p>
    <w:p w14:paraId="5DC18A7D" w14:textId="57553763" w:rsidR="00D24AFD" w:rsidRDefault="00D24AFD" w:rsidP="00D24A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13E87BD3" w14:textId="77777777" w:rsidR="00D24AFD" w:rsidRPr="00D24AFD" w:rsidRDefault="00D24AFD" w:rsidP="00D24AFD">
      <w:pPr>
        <w:pStyle w:val="NoSpacing"/>
        <w:rPr>
          <w:rFonts w:cs="Times New Roman"/>
          <w:szCs w:val="24"/>
        </w:rPr>
      </w:pPr>
    </w:p>
    <w:sectPr w:rsidR="00D24AFD" w:rsidRPr="00D24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5FA46" w14:textId="77777777" w:rsidR="00D24AFD" w:rsidRDefault="00D24AFD" w:rsidP="009139A6">
      <w:r>
        <w:separator/>
      </w:r>
    </w:p>
  </w:endnote>
  <w:endnote w:type="continuationSeparator" w:id="0">
    <w:p w14:paraId="37E5D6CB" w14:textId="77777777" w:rsidR="00D24AFD" w:rsidRDefault="00D24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92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8A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D0E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0B6A" w14:textId="77777777" w:rsidR="00D24AFD" w:rsidRDefault="00D24AFD" w:rsidP="009139A6">
      <w:r>
        <w:separator/>
      </w:r>
    </w:p>
  </w:footnote>
  <w:footnote w:type="continuationSeparator" w:id="0">
    <w:p w14:paraId="5990B578" w14:textId="77777777" w:rsidR="00D24AFD" w:rsidRDefault="00D24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803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8A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BDD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AF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4AF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E0F6C"/>
  <w15:chartTrackingRefBased/>
  <w15:docId w15:val="{DF160ACA-400A-4E5A-B862-0E9079B7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2023-10-19T11:37:00Z</dcterms:created>
  <dcterms:modified xsi:type="dcterms:W3CDTF">2023-10-19T11:40:00Z</dcterms:modified>
</cp:coreProperties>
</file>